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3A" w:rsidRDefault="003A233A" w:rsidP="003A2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A233A" w:rsidRDefault="003A233A" w:rsidP="003A2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Coggeshall</w:t>
      </w:r>
      <w:proofErr w:type="spellEnd"/>
      <w:r>
        <w:rPr>
          <w:rFonts w:ascii="Times New Roman" w:hAnsi="Times New Roman" w:cs="Times New Roman"/>
        </w:rPr>
        <w:t>, Essex. Fuller.</w:t>
      </w:r>
    </w:p>
    <w:p w:rsidR="003A233A" w:rsidRDefault="003A233A" w:rsidP="003A233A">
      <w:pPr>
        <w:rPr>
          <w:rFonts w:ascii="Times New Roman" w:hAnsi="Times New Roman" w:cs="Times New Roman"/>
        </w:rPr>
      </w:pPr>
    </w:p>
    <w:p w:rsidR="003A233A" w:rsidRDefault="003A233A" w:rsidP="003A233A">
      <w:pPr>
        <w:rPr>
          <w:rFonts w:ascii="Times New Roman" w:hAnsi="Times New Roman" w:cs="Times New Roman"/>
        </w:rPr>
      </w:pPr>
    </w:p>
    <w:p w:rsidR="003A233A" w:rsidRDefault="003A233A" w:rsidP="003A2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Adam Clerk(q.v.) brought a plaint of debt against him.</w:t>
      </w:r>
    </w:p>
    <w:p w:rsidR="003A233A" w:rsidRDefault="003A233A" w:rsidP="003A2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A233A" w:rsidRDefault="003A233A" w:rsidP="003A233A">
      <w:pPr>
        <w:rPr>
          <w:rFonts w:ascii="Times New Roman" w:hAnsi="Times New Roman" w:cs="Times New Roman"/>
        </w:rPr>
      </w:pPr>
    </w:p>
    <w:p w:rsidR="003A233A" w:rsidRDefault="003A233A" w:rsidP="003A233A">
      <w:pPr>
        <w:rPr>
          <w:rFonts w:ascii="Times New Roman" w:hAnsi="Times New Roman" w:cs="Times New Roman"/>
        </w:rPr>
      </w:pPr>
    </w:p>
    <w:p w:rsidR="003A233A" w:rsidRDefault="003A233A" w:rsidP="003A23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:rsidR="006B2F86" w:rsidRPr="00E71FC3" w:rsidRDefault="003A23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33A" w:rsidRDefault="003A233A" w:rsidP="00E71FC3">
      <w:r>
        <w:separator/>
      </w:r>
    </w:p>
  </w:endnote>
  <w:endnote w:type="continuationSeparator" w:id="0">
    <w:p w:rsidR="003A233A" w:rsidRDefault="003A23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33A" w:rsidRDefault="003A233A" w:rsidP="00E71FC3">
      <w:r>
        <w:separator/>
      </w:r>
    </w:p>
  </w:footnote>
  <w:footnote w:type="continuationSeparator" w:id="0">
    <w:p w:rsidR="003A233A" w:rsidRDefault="003A23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3A"/>
    <w:rsid w:val="001A7C09"/>
    <w:rsid w:val="003A23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AF1FD-8C02-4543-B335-452F038E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3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2017-06-21T20:52:00Z</dcterms:created>
  <dcterms:modified xsi:type="dcterms:W3CDTF">2017-06-21T20:53:00Z</dcterms:modified>
</cp:coreProperties>
</file>